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7"/>
        <w:gridCol w:w="774"/>
        <w:gridCol w:w="846"/>
        <w:gridCol w:w="850"/>
        <w:gridCol w:w="1271"/>
        <w:gridCol w:w="1504"/>
        <w:gridCol w:w="371"/>
        <w:gridCol w:w="2968"/>
      </w:tblGrid>
      <w:tr w:rsidR="00924D83" w:rsidRPr="000F05EA" w:rsidTr="00F869C5">
        <w:tc>
          <w:tcPr>
            <w:tcW w:w="1837" w:type="dxa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</w:rPr>
              <w:t xml:space="preserve"> </w:t>
            </w:r>
            <w:r w:rsidRPr="000F05EA">
              <w:rPr>
                <w:rFonts w:ascii="Times New Roman" w:hAnsi="Times New Roman"/>
                <w:b/>
                <w:lang w:val="en-US"/>
              </w:rPr>
              <w:t>Subject</w:t>
            </w:r>
            <w:r w:rsidRPr="000F05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470" w:type="dxa"/>
            <w:gridSpan w:val="3"/>
          </w:tcPr>
          <w:p w:rsidR="00924D83" w:rsidRPr="00F869C5" w:rsidRDefault="00924D83" w:rsidP="00F869C5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Teacher:</w:t>
            </w:r>
          </w:p>
        </w:tc>
        <w:tc>
          <w:tcPr>
            <w:tcW w:w="1271" w:type="dxa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Term</w:t>
            </w:r>
            <w:r w:rsidRPr="000F05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75" w:type="dxa"/>
            <w:gridSpan w:val="2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Date</w:t>
            </w:r>
            <w:r w:rsidRPr="000F05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968" w:type="dxa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Form</w:t>
            </w:r>
            <w:r w:rsidRPr="000F05EA">
              <w:rPr>
                <w:rFonts w:ascii="Times New Roman" w:hAnsi="Times New Roman"/>
                <w:b/>
              </w:rPr>
              <w:t>:</w:t>
            </w:r>
          </w:p>
        </w:tc>
      </w:tr>
      <w:tr w:rsidR="00924D83" w:rsidRPr="00F869C5" w:rsidTr="00F869C5">
        <w:tc>
          <w:tcPr>
            <w:tcW w:w="1837" w:type="dxa"/>
          </w:tcPr>
          <w:p w:rsidR="00924D83" w:rsidRDefault="00924D83">
            <w:pPr>
              <w:pStyle w:val="Standard0"/>
            </w:pPr>
            <w:r w:rsidRPr="000F05EA">
              <w:rPr>
                <w:lang w:val="en-US"/>
              </w:rPr>
              <w:t xml:space="preserve">English </w:t>
            </w:r>
          </w:p>
        </w:tc>
        <w:tc>
          <w:tcPr>
            <w:tcW w:w="2470" w:type="dxa"/>
            <w:gridSpan w:val="3"/>
          </w:tcPr>
          <w:p w:rsidR="00924D83" w:rsidRPr="00F869C5" w:rsidRDefault="00924D83" w:rsidP="00F869C5">
            <w:pPr>
              <w:pStyle w:val="Standard0"/>
              <w:rPr>
                <w:lang w:val="en-US"/>
              </w:rPr>
            </w:pPr>
            <w:r>
              <w:rPr>
                <w:lang w:val="en-US"/>
              </w:rPr>
              <w:t>Izbasarova G. B.</w:t>
            </w:r>
          </w:p>
        </w:tc>
        <w:tc>
          <w:tcPr>
            <w:tcW w:w="1271" w:type="dxa"/>
          </w:tcPr>
          <w:p w:rsidR="00924D83" w:rsidRPr="00F869C5" w:rsidRDefault="00924D83">
            <w:pPr>
              <w:pStyle w:val="Standard0"/>
              <w:rPr>
                <w:lang w:val="en-US"/>
              </w:rPr>
            </w:pPr>
            <w:r w:rsidRPr="00F869C5">
              <w:rPr>
                <w:lang w:val="en-US"/>
              </w:rPr>
              <w:t>4</w:t>
            </w:r>
          </w:p>
        </w:tc>
        <w:tc>
          <w:tcPr>
            <w:tcW w:w="1875" w:type="dxa"/>
            <w:gridSpan w:val="2"/>
          </w:tcPr>
          <w:p w:rsidR="00924D83" w:rsidRPr="00F869C5" w:rsidRDefault="00924D83" w:rsidP="00D405A5">
            <w:pPr>
              <w:pStyle w:val="Standard0"/>
              <w:rPr>
                <w:lang w:val="en-US"/>
              </w:rPr>
            </w:pPr>
            <w:r w:rsidRPr="00F869C5">
              <w:rPr>
                <w:lang w:val="en-US"/>
              </w:rPr>
              <w:t>23</w:t>
            </w:r>
            <w:r w:rsidRPr="000F05EA">
              <w:rPr>
                <w:lang w:val="en-US"/>
              </w:rPr>
              <w:t>.</w:t>
            </w:r>
            <w:r w:rsidRPr="00F869C5">
              <w:rPr>
                <w:lang w:val="en-US"/>
              </w:rPr>
              <w:t>04</w:t>
            </w:r>
            <w:r w:rsidRPr="000F05EA">
              <w:rPr>
                <w:lang w:val="en-US"/>
              </w:rPr>
              <w:t>.201</w:t>
            </w:r>
            <w:r w:rsidRPr="00F869C5">
              <w:rPr>
                <w:lang w:val="en-US"/>
              </w:rPr>
              <w:t>6</w:t>
            </w:r>
            <w:r w:rsidRPr="000F05EA">
              <w:rPr>
                <w:lang w:val="en-US"/>
              </w:rPr>
              <w:t xml:space="preserve"> </w:t>
            </w:r>
          </w:p>
        </w:tc>
        <w:tc>
          <w:tcPr>
            <w:tcW w:w="2968" w:type="dxa"/>
          </w:tcPr>
          <w:p w:rsidR="00924D83" w:rsidRPr="000F05EA" w:rsidRDefault="00924D83" w:rsidP="00D405A5">
            <w:pPr>
              <w:pStyle w:val="Standard0"/>
              <w:rPr>
                <w:lang w:val="kk-KZ"/>
              </w:rPr>
            </w:pPr>
            <w:r w:rsidRPr="000F05EA">
              <w:rPr>
                <w:lang w:val="en-US"/>
              </w:rPr>
              <w:t>4 forms</w:t>
            </w:r>
          </w:p>
        </w:tc>
      </w:tr>
      <w:tr w:rsidR="00924D83" w:rsidRPr="00F869C5" w:rsidTr="00F869C5">
        <w:tc>
          <w:tcPr>
            <w:tcW w:w="10421" w:type="dxa"/>
            <w:gridSpan w:val="8"/>
          </w:tcPr>
          <w:p w:rsidR="00924D83" w:rsidRPr="000F05EA" w:rsidRDefault="00924D83">
            <w:pPr>
              <w:pStyle w:val="Standard0"/>
              <w:rPr>
                <w:lang w:val="en-US"/>
              </w:rPr>
            </w:pPr>
            <w:r w:rsidRPr="000F05EA">
              <w:rPr>
                <w:lang w:val="en-US"/>
              </w:rPr>
              <w:t xml:space="preserve">Theme: </w:t>
            </w:r>
          </w:p>
          <w:p w:rsidR="00924D83" w:rsidRPr="000F05EA" w:rsidRDefault="00924D83" w:rsidP="00B65E85">
            <w:pPr>
              <w:pStyle w:val="Standard0"/>
              <w:rPr>
                <w:rFonts w:cs="Times New Roman"/>
                <w:lang w:val="en-US"/>
              </w:rPr>
            </w:pPr>
            <w:r w:rsidRPr="000F05EA">
              <w:rPr>
                <w:rFonts w:cs="Times New Roman"/>
                <w:lang w:val="en-US"/>
              </w:rPr>
              <w:t xml:space="preserve"> “</w:t>
            </w:r>
            <w:r w:rsidRPr="000F05EA">
              <w:rPr>
                <w:lang w:val="en-US"/>
              </w:rPr>
              <w:t>Irregular verbs</w:t>
            </w:r>
            <w:r w:rsidRPr="000F05EA">
              <w:rPr>
                <w:rFonts w:cs="Times New Roman"/>
                <w:lang w:val="en-US"/>
              </w:rPr>
              <w:t>”</w:t>
            </w:r>
          </w:p>
        </w:tc>
      </w:tr>
      <w:tr w:rsidR="00924D83" w:rsidRPr="00F869C5" w:rsidTr="00F869C5">
        <w:trPr>
          <w:trHeight w:val="1205"/>
        </w:trPr>
        <w:tc>
          <w:tcPr>
            <w:tcW w:w="10421" w:type="dxa"/>
            <w:gridSpan w:val="8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Resources:</w:t>
            </w:r>
          </w:p>
          <w:p w:rsidR="00924D83" w:rsidRPr="000F05EA" w:rsidRDefault="00924D83">
            <w:pPr>
              <w:pStyle w:val="Standard0"/>
              <w:rPr>
                <w:lang w:val="en-US"/>
              </w:rPr>
            </w:pPr>
            <w:r w:rsidRPr="000F05EA">
              <w:rPr>
                <w:lang w:val="en-US"/>
              </w:rPr>
              <w:t>English 2 I.N.Vereshchagina; T.A.Pritykina</w:t>
            </w:r>
          </w:p>
          <w:p w:rsidR="00924D83" w:rsidRPr="000F05EA" w:rsidRDefault="00924D83" w:rsidP="000F05EA">
            <w:pPr>
              <w:pStyle w:val="Standard0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sz w:val="22"/>
                <w:szCs w:val="22"/>
                <w:lang w:val="en-US"/>
              </w:rPr>
              <w:t>Board, cards, pictures, Students’ books, posters</w:t>
            </w:r>
          </w:p>
        </w:tc>
      </w:tr>
      <w:tr w:rsidR="00924D83" w:rsidRPr="00F869C5" w:rsidTr="00F869C5">
        <w:tc>
          <w:tcPr>
            <w:tcW w:w="10421" w:type="dxa"/>
            <w:gridSpan w:val="8"/>
          </w:tcPr>
          <w:p w:rsidR="00924D83" w:rsidRPr="000F05EA" w:rsidRDefault="00924D83" w:rsidP="000F05EA">
            <w:pPr>
              <w:pStyle w:val="Standard0"/>
              <w:spacing w:line="276" w:lineRule="auto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b/>
                <w:sz w:val="22"/>
                <w:szCs w:val="22"/>
                <w:lang w:val="en-US"/>
              </w:rPr>
              <w:t xml:space="preserve">Aims: </w:t>
            </w:r>
          </w:p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1. </w:t>
            </w:r>
            <w:r w:rsidRPr="000F05EA">
              <w:rPr>
                <w:rFonts w:ascii="Times New Roman" w:hAnsi="Times New Roman"/>
                <w:i/>
                <w:u w:val="single"/>
                <w:lang w:val="en-US" w:eastAsia="en-US"/>
              </w:rPr>
              <w:t>Educational:</w:t>
            </w:r>
            <w:r w:rsidRPr="000F05EA">
              <w:rPr>
                <w:rFonts w:ascii="Times New Roman" w:hAnsi="Times New Roman"/>
                <w:lang w:val="en-US" w:eastAsia="en-US"/>
              </w:rPr>
              <w:t xml:space="preserve">  know the names of food and use them fluently and accurately in oral speech; </w:t>
            </w:r>
          </w:p>
          <w:p w:rsidR="00924D83" w:rsidRPr="000F05EA" w:rsidRDefault="00924D83" w:rsidP="000F05EA">
            <w:pPr>
              <w:spacing w:after="0" w:line="240" w:lineRule="auto"/>
              <w:jc w:val="both"/>
              <w:rPr>
                <w:rStyle w:val="Standard"/>
                <w:lang w:val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2. </w:t>
            </w:r>
            <w:r w:rsidRPr="000F05EA">
              <w:rPr>
                <w:rFonts w:ascii="Times New Roman" w:hAnsi="Times New Roman"/>
                <w:i/>
                <w:u w:val="single"/>
                <w:lang w:val="en-US" w:eastAsia="en-US"/>
              </w:rPr>
              <w:t>Developing:</w:t>
            </w:r>
            <w:r w:rsidRPr="000F05EA">
              <w:rPr>
                <w:rStyle w:val="Standard"/>
                <w:lang w:val="en-US"/>
              </w:rPr>
              <w:t xml:space="preserve">  develop logical, and critical thinking, and intellectual abilities:</w:t>
            </w:r>
          </w:p>
          <w:p w:rsidR="00924D83" w:rsidRPr="000F05EA" w:rsidRDefault="00924D83" w:rsidP="000F05EA">
            <w:pPr>
              <w:spacing w:after="0"/>
              <w:jc w:val="both"/>
              <w:rPr>
                <w:lang w:val="en-US" w:eastAsia="en-US"/>
              </w:rPr>
            </w:pPr>
            <w:r w:rsidRPr="000F05EA">
              <w:rPr>
                <w:rStyle w:val="Standard"/>
                <w:lang w:val="en-US"/>
              </w:rPr>
              <w:t xml:space="preserve">3. </w:t>
            </w:r>
            <w:r w:rsidRPr="000F05EA">
              <w:rPr>
                <w:rFonts w:ascii="Times New Roman" w:hAnsi="Times New Roman"/>
                <w:i/>
                <w:u w:val="single"/>
                <w:lang w:val="en-US" w:eastAsia="en-US"/>
              </w:rPr>
              <w:t>Educative</w:t>
            </w:r>
            <w:r w:rsidRPr="000F05EA">
              <w:rPr>
                <w:rFonts w:ascii="Times New Roman" w:hAnsi="Times New Roman"/>
                <w:lang w:val="en-US" w:eastAsia="en-US"/>
              </w:rPr>
              <w:t>: acquire a habit to work individually and in groups.</w:t>
            </w:r>
          </w:p>
        </w:tc>
      </w:tr>
      <w:tr w:rsidR="00924D83" w:rsidRPr="00F869C5" w:rsidTr="00F869C5">
        <w:tc>
          <w:tcPr>
            <w:tcW w:w="10421" w:type="dxa"/>
            <w:gridSpan w:val="8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 xml:space="preserve">Learning outcome: </w:t>
            </w:r>
          </w:p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  <w:lang w:val="en-US"/>
              </w:rPr>
              <w:t>Students</w:t>
            </w:r>
          </w:p>
          <w:p w:rsidR="00924D83" w:rsidRPr="000F05EA" w:rsidRDefault="00924D83" w:rsidP="000F05EA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sz w:val="22"/>
                <w:szCs w:val="22"/>
                <w:lang w:val="en-US"/>
              </w:rPr>
              <w:t>1. know the words and grammar;</w:t>
            </w:r>
          </w:p>
          <w:p w:rsidR="00924D83" w:rsidRPr="000F05EA" w:rsidRDefault="00924D83" w:rsidP="000F05EA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sz w:val="22"/>
                <w:szCs w:val="22"/>
                <w:lang w:val="en-US"/>
              </w:rPr>
              <w:t>2. use them accurately and fluently;</w:t>
            </w:r>
          </w:p>
          <w:p w:rsidR="00924D83" w:rsidRPr="000F05EA" w:rsidRDefault="00924D83" w:rsidP="000F05EA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sz w:val="22"/>
                <w:szCs w:val="22"/>
                <w:lang w:val="en-US"/>
              </w:rPr>
              <w:t xml:space="preserve">3. know how to work individually; </w:t>
            </w:r>
          </w:p>
          <w:p w:rsidR="00924D83" w:rsidRPr="000F05EA" w:rsidRDefault="00924D83" w:rsidP="000F05EA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sz w:val="22"/>
                <w:szCs w:val="22"/>
                <w:lang w:val="en-US"/>
              </w:rPr>
              <w:t>4. know how to work in groups</w:t>
            </w:r>
          </w:p>
        </w:tc>
      </w:tr>
      <w:tr w:rsidR="00924D83" w:rsidRPr="00F869C5" w:rsidTr="00F869C5">
        <w:tc>
          <w:tcPr>
            <w:tcW w:w="10421" w:type="dxa"/>
            <w:gridSpan w:val="8"/>
          </w:tcPr>
          <w:p w:rsidR="00924D83" w:rsidRPr="000F05EA" w:rsidRDefault="00924D83" w:rsidP="000F05EA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 xml:space="preserve">Core information:  </w:t>
            </w:r>
          </w:p>
          <w:p w:rsidR="00924D83" w:rsidRPr="000F05EA" w:rsidRDefault="00924D83" w:rsidP="000F05EA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Lexis, structures, grammar</w:t>
            </w:r>
          </w:p>
        </w:tc>
      </w:tr>
      <w:tr w:rsidR="00924D83" w:rsidRPr="000F05EA" w:rsidTr="00F869C5">
        <w:tc>
          <w:tcPr>
            <w:tcW w:w="10421" w:type="dxa"/>
            <w:gridSpan w:val="8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PLAN</w:t>
            </w:r>
            <w:r w:rsidRPr="000F05EA">
              <w:rPr>
                <w:rFonts w:ascii="Times New Roman" w:hAnsi="Times New Roman"/>
                <w:b/>
              </w:rPr>
              <w:t>:</w:t>
            </w:r>
          </w:p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24D83" w:rsidRPr="000F05EA" w:rsidTr="00F869C5"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0F05EA">
              <w:rPr>
                <w:rFonts w:ascii="Times New Roman" w:hAnsi="Times New Roman"/>
                <w:b/>
                <w:i/>
                <w:lang w:val="en-US"/>
              </w:rPr>
              <w:t>Stage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0F05EA">
              <w:rPr>
                <w:rFonts w:ascii="Times New Roman" w:hAnsi="Times New Roman"/>
                <w:b/>
                <w:i/>
                <w:lang w:val="en-US"/>
              </w:rPr>
              <w:t xml:space="preserve">Time </w:t>
            </w:r>
          </w:p>
        </w:tc>
        <w:tc>
          <w:tcPr>
            <w:tcW w:w="3625" w:type="dxa"/>
            <w:gridSpan w:val="3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0F05EA">
              <w:rPr>
                <w:rFonts w:ascii="Times New Roman" w:hAnsi="Times New Roman"/>
                <w:b/>
                <w:i/>
                <w:lang w:val="en-US"/>
              </w:rPr>
              <w:t>Teacher’s actions</w:t>
            </w:r>
          </w:p>
        </w:tc>
        <w:tc>
          <w:tcPr>
            <w:tcW w:w="3339" w:type="dxa"/>
            <w:gridSpan w:val="2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0F05EA">
              <w:rPr>
                <w:rFonts w:ascii="Times New Roman" w:hAnsi="Times New Roman"/>
                <w:b/>
                <w:i/>
                <w:lang w:val="en-US"/>
              </w:rPr>
              <w:t>Students’ actions</w:t>
            </w:r>
          </w:p>
        </w:tc>
      </w:tr>
      <w:tr w:rsidR="00924D83" w:rsidRPr="000F05EA" w:rsidTr="00F869C5"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Header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ascii="Times New Roman" w:hAnsi="Times New Roman"/>
                <w:b/>
              </w:rPr>
            </w:pPr>
            <w:r w:rsidRPr="000F05EA">
              <w:rPr>
                <w:rFonts w:ascii="Times New Roman" w:hAnsi="Times New Roman"/>
                <w:b/>
                <w:lang w:val="en-US"/>
              </w:rPr>
              <w:t>Org</w:t>
            </w:r>
            <w:r w:rsidRPr="000F05EA">
              <w:rPr>
                <w:rFonts w:ascii="Times New Roman" w:hAnsi="Times New Roman"/>
                <w:b/>
              </w:rPr>
              <w:t xml:space="preserve">. </w:t>
            </w:r>
            <w:r w:rsidRPr="000F05EA">
              <w:rPr>
                <w:rFonts w:ascii="Times New Roman" w:hAnsi="Times New Roman"/>
                <w:b/>
                <w:lang w:val="en-US"/>
              </w:rPr>
              <w:t>Moment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</w:rPr>
            </w:pPr>
            <w:r w:rsidRPr="000F05EA">
              <w:rPr>
                <w:rFonts w:ascii="Times New Roman" w:hAnsi="Times New Roman"/>
              </w:rPr>
              <w:t>1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6964" w:type="dxa"/>
            <w:gridSpan w:val="5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  <w:lang w:val="en-US"/>
              </w:rPr>
              <w:t>Greetings</w:t>
            </w:r>
          </w:p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924D83" w:rsidRPr="00F869C5" w:rsidTr="00F869C5">
        <w:trPr>
          <w:trHeight w:val="698"/>
        </w:trPr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Standard0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b/>
                <w:sz w:val="22"/>
                <w:szCs w:val="22"/>
                <w:lang w:val="en-US"/>
              </w:rPr>
              <w:t>Ph.drill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</w:rPr>
            </w:pPr>
            <w:r w:rsidRPr="000F05EA">
              <w:rPr>
                <w:rFonts w:ascii="Times New Roman" w:hAnsi="Times New Roman"/>
                <w:lang w:val="en-US"/>
              </w:rPr>
              <w:t>2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6964" w:type="dxa"/>
            <w:gridSpan w:val="5"/>
          </w:tcPr>
          <w:p w:rsidR="00924D83" w:rsidRPr="000F05EA" w:rsidRDefault="00924D83" w:rsidP="000F05EA">
            <w:pPr>
              <w:pStyle w:val="ListParagraph"/>
              <w:spacing w:after="0" w:line="240" w:lineRule="auto"/>
              <w:ind w:left="567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I like ice-cream. She likes sweets.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567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I like cookies. He likes cheese.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567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I like coffee. She likes tea.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567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I love you. Do you love me? </w:t>
            </w:r>
          </w:p>
        </w:tc>
      </w:tr>
      <w:tr w:rsidR="00924D83" w:rsidRPr="00F869C5" w:rsidTr="00F869C5">
        <w:trPr>
          <w:trHeight w:val="796"/>
        </w:trPr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Standard0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b/>
                <w:sz w:val="22"/>
                <w:szCs w:val="22"/>
                <w:lang w:val="en-US"/>
              </w:rPr>
              <w:t>Warm up: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</w:rPr>
              <w:t>1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3625" w:type="dxa"/>
            <w:gridSpan w:val="3"/>
          </w:tcPr>
          <w:p w:rsidR="00924D83" w:rsidRPr="000F05EA" w:rsidRDefault="00924D83" w:rsidP="000F05EA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Today we’ll revise words on the topic “Food”, work with Past Simple and do some exercises. Are you ready? Then</w:t>
            </w:r>
            <w:r w:rsidRPr="000F05EA">
              <w:rPr>
                <w:rFonts w:ascii="Times New Roman" w:hAnsi="Times New Roman"/>
                <w:lang w:eastAsia="en-US"/>
              </w:rPr>
              <w:t xml:space="preserve"> </w:t>
            </w:r>
            <w:r w:rsidRPr="000F05EA">
              <w:rPr>
                <w:rFonts w:ascii="Times New Roman" w:hAnsi="Times New Roman"/>
                <w:lang w:val="en-US" w:eastAsia="en-US"/>
              </w:rPr>
              <w:t>let’s begin!</w:t>
            </w:r>
          </w:p>
        </w:tc>
        <w:tc>
          <w:tcPr>
            <w:tcW w:w="3339" w:type="dxa"/>
            <w:gridSpan w:val="2"/>
          </w:tcPr>
          <w:p w:rsidR="00924D83" w:rsidRPr="000F05EA" w:rsidRDefault="00924D83" w:rsidP="000F05EA">
            <w:pPr>
              <w:pStyle w:val="ListParagraph"/>
              <w:spacing w:after="0" w:line="240" w:lineRule="auto"/>
              <w:ind w:left="405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Pupils get ready for the lesson.</w:t>
            </w:r>
          </w:p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</w:p>
        </w:tc>
      </w:tr>
      <w:tr w:rsidR="00924D83" w:rsidRPr="00F869C5" w:rsidTr="00F869C5">
        <w:trPr>
          <w:trHeight w:val="3259"/>
        </w:trPr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Standard0"/>
              <w:ind w:left="317" w:hanging="283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b/>
                <w:sz w:val="22"/>
                <w:szCs w:val="22"/>
                <w:lang w:val="en-US"/>
              </w:rPr>
              <w:t>IV.  Main part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  <w:lang w:val="en-US"/>
              </w:rPr>
              <w:t>23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3625" w:type="dxa"/>
            <w:gridSpan w:val="3"/>
          </w:tcPr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1.”Sunflower”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2.”Fill in the missing letters”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3. ”Bingo”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4. ”Jeopardy” 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5.Make up a dialogue using key words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6.”Text Study”(“Jigsaw”) 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  </w:t>
            </w:r>
          </w:p>
        </w:tc>
        <w:tc>
          <w:tcPr>
            <w:tcW w:w="3339" w:type="dxa"/>
            <w:gridSpan w:val="2"/>
          </w:tcPr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1. Put the right petal to the right sun.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2. Write the missing letters in the words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3. Play the game “Bingo”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4. Play the game by answering questions and doing tasks.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5.Make up dialogues in group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>6. Work with Ex 7, p 59 (Pupils make posters).</w:t>
            </w:r>
          </w:p>
          <w:p w:rsidR="00924D83" w:rsidRPr="000F05EA" w:rsidRDefault="00924D83" w:rsidP="000F05E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 w:eastAsia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ind w:left="720" w:hanging="624"/>
              <w:jc w:val="both"/>
              <w:rPr>
                <w:rFonts w:ascii="Times New Roman" w:hAnsi="Times New Roman"/>
                <w:lang w:val="en-US" w:eastAsia="en-US"/>
              </w:rPr>
            </w:pPr>
          </w:p>
        </w:tc>
      </w:tr>
      <w:tr w:rsidR="00924D83" w:rsidRPr="000F05EA" w:rsidTr="00F869C5">
        <w:trPr>
          <w:trHeight w:val="274"/>
        </w:trPr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ListParagraph"/>
              <w:numPr>
                <w:ilvl w:val="0"/>
                <w:numId w:val="3"/>
              </w:numPr>
              <w:spacing w:after="0"/>
              <w:ind w:left="317" w:hanging="317"/>
              <w:rPr>
                <w:rFonts w:ascii="Times New Roman" w:hAnsi="Times New Roman"/>
                <w:b/>
                <w:lang w:val="en-US" w:eastAsia="en-US"/>
              </w:rPr>
            </w:pPr>
            <w:r w:rsidRPr="000F05EA">
              <w:rPr>
                <w:rFonts w:ascii="Times New Roman" w:hAnsi="Times New Roman"/>
                <w:b/>
                <w:lang w:val="en-US" w:eastAsia="en-US"/>
              </w:rPr>
              <w:t>Home Assignment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  <w:lang w:val="en-US"/>
              </w:rPr>
              <w:t>1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6964" w:type="dxa"/>
            <w:gridSpan w:val="5"/>
          </w:tcPr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 Work with Cards</w:t>
            </w:r>
          </w:p>
        </w:tc>
      </w:tr>
      <w:tr w:rsidR="00924D83" w:rsidRPr="00F869C5" w:rsidTr="00F869C5">
        <w:trPr>
          <w:trHeight w:val="274"/>
        </w:trPr>
        <w:tc>
          <w:tcPr>
            <w:tcW w:w="2611" w:type="dxa"/>
            <w:gridSpan w:val="2"/>
          </w:tcPr>
          <w:p w:rsidR="00924D83" w:rsidRPr="000F05EA" w:rsidRDefault="00924D83" w:rsidP="000F05EA">
            <w:pPr>
              <w:pStyle w:val="Standard0"/>
              <w:numPr>
                <w:ilvl w:val="0"/>
                <w:numId w:val="3"/>
              </w:numPr>
              <w:spacing w:line="276" w:lineRule="auto"/>
              <w:ind w:left="601"/>
              <w:jc w:val="both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0F05EA">
              <w:rPr>
                <w:rFonts w:cs="Times New Roman"/>
                <w:b/>
                <w:sz w:val="22"/>
                <w:szCs w:val="22"/>
                <w:lang w:val="en-US"/>
              </w:rPr>
              <w:t>Giving feedback and assessment</w:t>
            </w:r>
          </w:p>
        </w:tc>
        <w:tc>
          <w:tcPr>
            <w:tcW w:w="846" w:type="dxa"/>
          </w:tcPr>
          <w:p w:rsidR="00924D83" w:rsidRPr="000F05EA" w:rsidRDefault="00924D83" w:rsidP="000F05EA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0F05EA">
              <w:rPr>
                <w:rFonts w:ascii="Times New Roman" w:hAnsi="Times New Roman"/>
                <w:lang w:val="en-US"/>
              </w:rPr>
              <w:t>2</w:t>
            </w:r>
            <w:r w:rsidRPr="000F05EA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6964" w:type="dxa"/>
            <w:gridSpan w:val="5"/>
          </w:tcPr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0F05EA">
              <w:rPr>
                <w:rFonts w:ascii="Times New Roman" w:hAnsi="Times New Roman"/>
                <w:lang w:val="en-US" w:eastAsia="en-US"/>
              </w:rPr>
              <w:t xml:space="preserve">What have we spoken about? (Past Indefinite Tense and Food) You (…) did a great job!  You (…) should …What are your marks for today according to your points? </w:t>
            </w:r>
          </w:p>
          <w:p w:rsidR="00924D83" w:rsidRPr="000F05EA" w:rsidRDefault="00924D83" w:rsidP="000F05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</w:tbl>
    <w:p w:rsidR="00924D83" w:rsidRPr="00DC1D88" w:rsidRDefault="00924D83">
      <w:pPr>
        <w:rPr>
          <w:lang w:val="en-US"/>
        </w:rPr>
      </w:pPr>
    </w:p>
    <w:p w:rsidR="00924D83" w:rsidRPr="00FA2E2C" w:rsidRDefault="00924D83">
      <w:pPr>
        <w:rPr>
          <w:lang w:val="en-US"/>
        </w:rPr>
      </w:pPr>
    </w:p>
    <w:p w:rsidR="00924D83" w:rsidRPr="00FA2E2C" w:rsidRDefault="00924D83">
      <w:pPr>
        <w:rPr>
          <w:lang w:val="en-US"/>
        </w:rPr>
      </w:pPr>
    </w:p>
    <w:p w:rsidR="00924D83" w:rsidRPr="00FA2E2C" w:rsidRDefault="00924D83">
      <w:pPr>
        <w:rPr>
          <w:lang w:val="en-US"/>
        </w:rPr>
      </w:pPr>
    </w:p>
    <w:p w:rsidR="00924D83" w:rsidRPr="000C7C73" w:rsidRDefault="00924D83" w:rsidP="000C7C73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36"/>
          <w:szCs w:val="36"/>
          <w:lang w:val="en-US"/>
        </w:rPr>
      </w:pPr>
      <w:r w:rsidRPr="000C7C73">
        <w:rPr>
          <w:rFonts w:ascii="Times New Roman" w:hAnsi="Times New Roman"/>
          <w:b/>
          <w:sz w:val="36"/>
          <w:szCs w:val="36"/>
          <w:lang w:val="en-US"/>
        </w:rPr>
        <w:t>Fill in the missing letters:</w:t>
      </w:r>
    </w:p>
    <w:p w:rsidR="00924D83" w:rsidRPr="00DD70A9" w:rsidRDefault="00924D83" w:rsidP="00DD70A9">
      <w:pPr>
        <w:pStyle w:val="ListParagraph"/>
        <w:rPr>
          <w:rFonts w:ascii="Times New Roman" w:hAnsi="Times New Roman"/>
          <w:b/>
          <w:sz w:val="36"/>
          <w:szCs w:val="36"/>
          <w:lang w:val="en-US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87"/>
        <w:gridCol w:w="4727"/>
      </w:tblGrid>
      <w:tr w:rsidR="00924D83" w:rsidRPr="000F05EA" w:rsidTr="000F05EA">
        <w:tc>
          <w:tcPr>
            <w:tcW w:w="558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san_wi_ _</w:t>
            </w:r>
          </w:p>
        </w:tc>
        <w:tc>
          <w:tcPr>
            <w:tcW w:w="472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i_e-cr_ _m</w:t>
            </w:r>
          </w:p>
        </w:tc>
      </w:tr>
      <w:tr w:rsidR="00924D83" w:rsidRPr="000F05EA" w:rsidTr="000F05EA">
        <w:tc>
          <w:tcPr>
            <w:tcW w:w="558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p_r_idg_</w:t>
            </w:r>
          </w:p>
        </w:tc>
        <w:tc>
          <w:tcPr>
            <w:tcW w:w="472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j_i_e</w:t>
            </w:r>
          </w:p>
        </w:tc>
      </w:tr>
      <w:tr w:rsidR="00924D83" w:rsidRPr="000F05EA" w:rsidTr="000F05EA">
        <w:tc>
          <w:tcPr>
            <w:tcW w:w="558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s_usa_e</w:t>
            </w:r>
          </w:p>
        </w:tc>
        <w:tc>
          <w:tcPr>
            <w:tcW w:w="472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c_e_s_</w:t>
            </w:r>
          </w:p>
        </w:tc>
      </w:tr>
      <w:tr w:rsidR="00924D83" w:rsidRPr="000F05EA" w:rsidTr="000F05EA">
        <w:tc>
          <w:tcPr>
            <w:tcW w:w="558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b_s_u_t</w:t>
            </w:r>
          </w:p>
        </w:tc>
        <w:tc>
          <w:tcPr>
            <w:tcW w:w="4727" w:type="dxa"/>
            <w:shd w:val="clear" w:color="auto" w:fill="FFC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48"/>
                <w:szCs w:val="48"/>
                <w:lang w:val="en-US"/>
              </w:rPr>
              <w:t>s_ _p</w:t>
            </w:r>
          </w:p>
        </w:tc>
      </w:tr>
    </w:tbl>
    <w:p w:rsidR="00924D83" w:rsidRDefault="00924D83">
      <w:pPr>
        <w:rPr>
          <w:lang w:val="en-US"/>
        </w:rPr>
      </w:pPr>
    </w:p>
    <w:p w:rsidR="00924D83" w:rsidRPr="000C7C73" w:rsidRDefault="00924D83">
      <w:pPr>
        <w:rPr>
          <w:rFonts w:ascii="Times New Roman" w:hAnsi="Times New Roman"/>
          <w:b/>
          <w:sz w:val="36"/>
          <w:szCs w:val="36"/>
          <w:lang w:val="en-US"/>
        </w:rPr>
      </w:pPr>
      <w:r w:rsidRPr="000C7C73">
        <w:rPr>
          <w:rFonts w:ascii="Times New Roman" w:hAnsi="Times New Roman"/>
          <w:b/>
          <w:sz w:val="36"/>
          <w:szCs w:val="36"/>
          <w:lang w:val="en-US"/>
        </w:rPr>
        <w:t>3.”Bingo”</w:t>
      </w:r>
    </w:p>
    <w:p w:rsidR="00924D83" w:rsidRPr="00DC1D88" w:rsidRDefault="00924D83" w:rsidP="00DC1D88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DC1D88">
        <w:rPr>
          <w:rFonts w:ascii="Times New Roman" w:hAnsi="Times New Roman"/>
          <w:b/>
          <w:sz w:val="32"/>
          <w:szCs w:val="32"/>
          <w:lang w:val="en-US"/>
        </w:rPr>
        <w:t>Bingo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0"/>
        <w:gridCol w:w="3495"/>
        <w:gridCol w:w="3316"/>
      </w:tblGrid>
      <w:tr w:rsidR="00924D83" w:rsidRPr="000F05EA" w:rsidTr="000F05EA">
        <w:tc>
          <w:tcPr>
            <w:tcW w:w="3680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  <w:r w:rsidRPr="000F05EA">
              <w:rPr>
                <w:rFonts w:ascii="Times New Roman" w:hAnsi="Times New Roman"/>
                <w:b/>
                <w:sz w:val="32"/>
                <w:szCs w:val="32"/>
                <w:lang w:val="kk-KZ"/>
              </w:rPr>
              <w:t>жұмыртқа</w:t>
            </w:r>
          </w:p>
        </w:tc>
        <w:tc>
          <w:tcPr>
            <w:tcW w:w="3495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3316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  <w:r w:rsidRPr="000F05EA">
              <w:rPr>
                <w:rFonts w:ascii="Times New Roman" w:hAnsi="Times New Roman"/>
                <w:b/>
                <w:sz w:val="32"/>
                <w:szCs w:val="32"/>
                <w:lang w:val="kk-KZ"/>
              </w:rPr>
              <w:t>шырын</w:t>
            </w: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</w:p>
        </w:tc>
      </w:tr>
      <w:tr w:rsidR="00924D83" w:rsidRPr="000F05EA" w:rsidTr="000F05EA">
        <w:tc>
          <w:tcPr>
            <w:tcW w:w="3680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3495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  <w:r w:rsidRPr="000F05EA">
              <w:rPr>
                <w:rFonts w:ascii="Times New Roman" w:hAnsi="Times New Roman"/>
                <w:b/>
                <w:sz w:val="32"/>
                <w:szCs w:val="32"/>
                <w:lang w:val="kk-KZ"/>
              </w:rPr>
              <w:t>бутерброд</w:t>
            </w:r>
          </w:p>
        </w:tc>
        <w:tc>
          <w:tcPr>
            <w:tcW w:w="3316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</w:p>
        </w:tc>
      </w:tr>
      <w:tr w:rsidR="00924D83" w:rsidRPr="000F05EA" w:rsidTr="000F05EA">
        <w:tc>
          <w:tcPr>
            <w:tcW w:w="3680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  <w:r w:rsidRPr="000F05EA">
              <w:rPr>
                <w:rFonts w:ascii="Times New Roman" w:hAnsi="Times New Roman"/>
                <w:b/>
                <w:sz w:val="32"/>
                <w:szCs w:val="32"/>
                <w:lang w:val="kk-KZ"/>
              </w:rPr>
              <w:t>ет</w:t>
            </w:r>
          </w:p>
        </w:tc>
        <w:tc>
          <w:tcPr>
            <w:tcW w:w="3495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3316" w:type="dxa"/>
            <w:shd w:val="clear" w:color="auto" w:fill="FF000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  <w:r w:rsidRPr="000F05EA">
              <w:rPr>
                <w:rFonts w:ascii="Times New Roman" w:hAnsi="Times New Roman"/>
                <w:b/>
                <w:sz w:val="32"/>
                <w:szCs w:val="32"/>
                <w:lang w:val="kk-KZ"/>
              </w:rPr>
              <w:t>сүт</w:t>
            </w: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kk-KZ"/>
              </w:rPr>
            </w:pPr>
          </w:p>
        </w:tc>
      </w:tr>
    </w:tbl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DC1D88" w:rsidRDefault="00924D83" w:rsidP="00DC1D88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C7C73" w:rsidRDefault="00924D83">
      <w:pPr>
        <w:rPr>
          <w:rFonts w:ascii="Times New Roman" w:hAnsi="Times New Roman"/>
          <w:b/>
          <w:sz w:val="36"/>
          <w:szCs w:val="36"/>
          <w:lang w:val="en-US"/>
        </w:rPr>
      </w:pPr>
      <w:r w:rsidRPr="000C7C73">
        <w:rPr>
          <w:rFonts w:ascii="Times New Roman" w:hAnsi="Times New Roman"/>
          <w:b/>
          <w:sz w:val="36"/>
          <w:szCs w:val="36"/>
          <w:lang w:val="en-US"/>
        </w:rPr>
        <w:t>4. Jeopardy: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8"/>
        <w:gridCol w:w="2378"/>
        <w:gridCol w:w="2379"/>
        <w:gridCol w:w="2379"/>
      </w:tblGrid>
      <w:tr w:rsidR="00924D83" w:rsidRPr="000F05EA" w:rsidTr="000F05EA"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10</w:t>
            </w: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40</w:t>
            </w:r>
          </w:p>
        </w:tc>
      </w:tr>
      <w:tr w:rsidR="00924D83" w:rsidRPr="000F05EA" w:rsidTr="000F05EA"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10</w:t>
            </w: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40</w:t>
            </w:r>
          </w:p>
        </w:tc>
      </w:tr>
      <w:tr w:rsidR="00924D83" w:rsidRPr="000F05EA" w:rsidTr="000F05EA"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10</w:t>
            </w:r>
          </w:p>
          <w:p w:rsidR="00924D83" w:rsidRPr="000F05EA" w:rsidRDefault="00924D83" w:rsidP="000F05EA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40</w:t>
            </w:r>
          </w:p>
        </w:tc>
      </w:tr>
      <w:tr w:rsidR="00924D83" w:rsidRPr="000F05EA" w:rsidTr="000F05EA"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10</w:t>
            </w:r>
          </w:p>
          <w:p w:rsidR="00924D83" w:rsidRPr="000F05EA" w:rsidRDefault="00924D83" w:rsidP="000F05EA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2378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30</w:t>
            </w:r>
          </w:p>
        </w:tc>
        <w:tc>
          <w:tcPr>
            <w:tcW w:w="2379" w:type="dxa"/>
            <w:shd w:val="clear" w:color="auto" w:fill="0070C0"/>
          </w:tcPr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  <w:p w:rsidR="00924D83" w:rsidRPr="000F05EA" w:rsidRDefault="00924D83" w:rsidP="000F0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F05E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40</w:t>
            </w:r>
          </w:p>
        </w:tc>
      </w:tr>
    </w:tbl>
    <w:p w:rsidR="00924D83" w:rsidRDefault="00924D83">
      <w:pPr>
        <w:rPr>
          <w:rFonts w:ascii="Times New Roman" w:hAnsi="Times New Roman"/>
          <w:b/>
          <w:sz w:val="28"/>
          <w:szCs w:val="28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</w:rPr>
      </w:pPr>
    </w:p>
    <w:p w:rsidR="00924D83" w:rsidRDefault="00924D83">
      <w:pPr>
        <w:rPr>
          <w:rFonts w:ascii="Times New Roman" w:hAnsi="Times New Roman"/>
          <w:b/>
          <w:sz w:val="36"/>
          <w:szCs w:val="36"/>
          <w:lang w:val="en-US"/>
        </w:rPr>
      </w:pPr>
      <w:r>
        <w:rPr>
          <w:noProof/>
        </w:rPr>
        <w:pict>
          <v:oval id="_x0000_s1026" style="position:absolute;margin-left:45.9pt;margin-top:46.2pt;width:108pt;height:36pt;rotation:14708716fd;z-index:251662336" strokecolor="yellow"/>
        </w:pict>
      </w:r>
      <w:r>
        <w:rPr>
          <w:noProof/>
        </w:rPr>
        <w:pict>
          <v:oval id="_x0000_s1027" style="position:absolute;margin-left:-8.55pt;margin-top:109.65pt;width:117pt;height:36pt;rotation:12404827fd;z-index:251661312" strokecolor="yellow"/>
        </w:pict>
      </w:r>
      <w:r>
        <w:rPr>
          <w:noProof/>
        </w:rPr>
        <w:pict>
          <v:oval id="_x0000_s1028" style="position:absolute;margin-left:-8.55pt;margin-top:190.15pt;width:117pt;height:36pt;rotation:11202957fd;z-index:251660288" strokecolor="yellow"/>
        </w:pict>
      </w:r>
      <w:r>
        <w:rPr>
          <w:noProof/>
        </w:rPr>
        <w:pict>
          <v:oval id="_x0000_s1029" style="position:absolute;margin-left:42.9pt;margin-top:262.4pt;width:111pt;height:36pt;rotation:9998831fd;z-index:251659264" strokecolor="yellow"/>
        </w:pict>
      </w:r>
      <w:r>
        <w:rPr>
          <w:noProof/>
        </w:rPr>
        <w:pict>
          <v:oval id="_x0000_s1030" style="position:absolute;margin-left:156.85pt;margin-top:288.5pt;width:99.05pt;height:31.5pt;rotation:5764121fd;z-index:251658240" strokecolor="yellow"/>
        </w:pict>
      </w:r>
      <w:r>
        <w:rPr>
          <w:noProof/>
        </w:rPr>
        <w:pict>
          <v:oval id="_x0000_s1031" style="position:absolute;margin-left:245.2pt;margin-top:254.7pt;width:117pt;height:36pt;rotation:2047163fd;z-index:251657216" strokecolor="yellow"/>
        </w:pict>
      </w:r>
      <w:r>
        <w:rPr>
          <w:noProof/>
        </w:rPr>
        <w:pict>
          <v:oval id="_x0000_s1032" style="position:absolute;margin-left:283.1pt;margin-top:133.55pt;width:117pt;height:36pt;rotation:-249959fd;z-index:251656192" strokecolor="yellow"/>
        </w:pict>
      </w:r>
      <w:r>
        <w:rPr>
          <w:noProof/>
        </w:rPr>
        <w:pict>
          <v:oval id="_x0000_s1033" style="position:absolute;margin-left:245.2pt;margin-top:56.7pt;width:117pt;height:36pt;rotation:-1750285fd;z-index:251655168" strokecolor="yellow"/>
        </w:pict>
      </w:r>
      <w:r>
        <w:rPr>
          <w:noProof/>
        </w:rPr>
        <w:pict>
          <v:oval id="_x0000_s1034" style="position:absolute;margin-left:144.6pt;margin-top:19.2pt;width:90pt;height:36pt;rotation:270;z-index:251654144" strokecolor="yellow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5" type="#_x0000_t96" style="position:absolute;margin-left:108.6pt;margin-top:92.7pt;width:174.65pt;height:162pt;z-index:251653120" strokecolor="yellow"/>
        </w:pict>
      </w:r>
      <w:r w:rsidRPr="000C7C73">
        <w:rPr>
          <w:rFonts w:ascii="Times New Roman" w:hAnsi="Times New Roman"/>
          <w:b/>
          <w:sz w:val="36"/>
          <w:szCs w:val="36"/>
        </w:rPr>
        <w:t xml:space="preserve">1. </w:t>
      </w:r>
      <w:r w:rsidRPr="000C7C73">
        <w:rPr>
          <w:rFonts w:ascii="Times New Roman" w:hAnsi="Times New Roman"/>
          <w:b/>
          <w:sz w:val="36"/>
          <w:szCs w:val="36"/>
          <w:lang w:val="en-US"/>
        </w:rPr>
        <w:t>Sunflower</w:t>
      </w:r>
    </w:p>
    <w:p w:rsidR="00924D83" w:rsidRDefault="00924D83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924D83" w:rsidRPr="000C7C73" w:rsidRDefault="00924D83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C7C73" w:rsidRDefault="00924D83" w:rsidP="000C7C73">
      <w:pPr>
        <w:rPr>
          <w:rFonts w:ascii="Times New Roman" w:hAnsi="Times New Roman"/>
          <w:b/>
          <w:sz w:val="32"/>
          <w:szCs w:val="32"/>
          <w:lang w:val="en-US"/>
        </w:rPr>
      </w:pPr>
      <w:r w:rsidRPr="000C7C73">
        <w:rPr>
          <w:rFonts w:ascii="Times New Roman" w:hAnsi="Times New Roman"/>
          <w:b/>
          <w:sz w:val="32"/>
          <w:szCs w:val="32"/>
          <w:lang w:val="en-US"/>
        </w:rPr>
        <w:t xml:space="preserve">5. Key words to the dialogue: </w:t>
      </w:r>
    </w:p>
    <w:p w:rsidR="00924D83" w:rsidRPr="00DC1D88" w:rsidRDefault="00924D83" w:rsidP="000C7C73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1-group) </w:t>
      </w:r>
      <w:r w:rsidRPr="00DC1D88">
        <w:rPr>
          <w:rFonts w:ascii="Times New Roman" w:hAnsi="Times New Roman"/>
          <w:b/>
          <w:sz w:val="28"/>
          <w:szCs w:val="28"/>
          <w:lang w:val="en-US"/>
        </w:rPr>
        <w:t>Pass me, please, not at all, a banana.</w:t>
      </w:r>
    </w:p>
    <w:p w:rsidR="00924D83" w:rsidRDefault="00924D83" w:rsidP="000C7C73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2-group</w:t>
      </w:r>
      <w:r w:rsidRPr="00DC1D88">
        <w:rPr>
          <w:rFonts w:ascii="Times New Roman" w:hAnsi="Times New Roman"/>
          <w:b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b/>
          <w:sz w:val="28"/>
          <w:szCs w:val="28"/>
          <w:lang w:val="en-US"/>
        </w:rPr>
        <w:t>W</w:t>
      </w:r>
      <w:r w:rsidRPr="00DC1D88">
        <w:rPr>
          <w:rFonts w:ascii="Times New Roman" w:hAnsi="Times New Roman"/>
          <w:b/>
          <w:sz w:val="28"/>
          <w:szCs w:val="28"/>
          <w:lang w:val="en-US"/>
        </w:rPr>
        <w:t>ould you like, help yourself, a glass of juice, not at all.</w:t>
      </w: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050E7A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924D83" w:rsidRPr="00F869C5" w:rsidRDefault="00924D83">
      <w:pPr>
        <w:rPr>
          <w:rFonts w:ascii="Times New Roman" w:hAnsi="Times New Roman"/>
          <w:b/>
          <w:sz w:val="28"/>
          <w:szCs w:val="28"/>
          <w:lang w:val="en-US"/>
        </w:rPr>
      </w:pPr>
    </w:p>
    <w:sectPr w:rsidR="00924D83" w:rsidRPr="00F869C5" w:rsidSect="00F04635">
      <w:pgSz w:w="11906" w:h="16838"/>
      <w:pgMar w:top="426" w:right="566" w:bottom="142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E2A59"/>
    <w:multiLevelType w:val="hybridMultilevel"/>
    <w:tmpl w:val="B4989C26"/>
    <w:lvl w:ilvl="0" w:tplc="0184714A">
      <w:start w:val="5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90D7314"/>
    <w:multiLevelType w:val="hybridMultilevel"/>
    <w:tmpl w:val="4D18E78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B810C3F"/>
    <w:multiLevelType w:val="hybridMultilevel"/>
    <w:tmpl w:val="5FC8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C4C"/>
    <w:rsid w:val="00006324"/>
    <w:rsid w:val="00050E7A"/>
    <w:rsid w:val="00053524"/>
    <w:rsid w:val="000C7C73"/>
    <w:rsid w:val="000D49CC"/>
    <w:rsid w:val="000D769F"/>
    <w:rsid w:val="000F05EA"/>
    <w:rsid w:val="00136FF4"/>
    <w:rsid w:val="00142BCD"/>
    <w:rsid w:val="00153667"/>
    <w:rsid w:val="00177B35"/>
    <w:rsid w:val="001A14B3"/>
    <w:rsid w:val="001A5E0C"/>
    <w:rsid w:val="001D388F"/>
    <w:rsid w:val="001F7790"/>
    <w:rsid w:val="002017BD"/>
    <w:rsid w:val="0021191F"/>
    <w:rsid w:val="00216E9D"/>
    <w:rsid w:val="00233900"/>
    <w:rsid w:val="0023450A"/>
    <w:rsid w:val="002A4090"/>
    <w:rsid w:val="002F2093"/>
    <w:rsid w:val="003021C1"/>
    <w:rsid w:val="00377426"/>
    <w:rsid w:val="003A09B4"/>
    <w:rsid w:val="003B15B8"/>
    <w:rsid w:val="003D7B16"/>
    <w:rsid w:val="004066F1"/>
    <w:rsid w:val="004214AB"/>
    <w:rsid w:val="004237AE"/>
    <w:rsid w:val="00441100"/>
    <w:rsid w:val="00467CB8"/>
    <w:rsid w:val="004E1E96"/>
    <w:rsid w:val="004F60C5"/>
    <w:rsid w:val="0055514B"/>
    <w:rsid w:val="00574E12"/>
    <w:rsid w:val="0061219F"/>
    <w:rsid w:val="006228D9"/>
    <w:rsid w:val="006240F8"/>
    <w:rsid w:val="00643094"/>
    <w:rsid w:val="00675BF9"/>
    <w:rsid w:val="006C0087"/>
    <w:rsid w:val="0070118B"/>
    <w:rsid w:val="0078522D"/>
    <w:rsid w:val="007A6BE2"/>
    <w:rsid w:val="007E471A"/>
    <w:rsid w:val="007F283D"/>
    <w:rsid w:val="008070B1"/>
    <w:rsid w:val="008475EA"/>
    <w:rsid w:val="008A1D01"/>
    <w:rsid w:val="008F5BAC"/>
    <w:rsid w:val="00921C50"/>
    <w:rsid w:val="00922C6A"/>
    <w:rsid w:val="00924D83"/>
    <w:rsid w:val="00A67292"/>
    <w:rsid w:val="00A67864"/>
    <w:rsid w:val="00AA483F"/>
    <w:rsid w:val="00AC7BA1"/>
    <w:rsid w:val="00AD2165"/>
    <w:rsid w:val="00B65E85"/>
    <w:rsid w:val="00BA0C4C"/>
    <w:rsid w:val="00BA28B7"/>
    <w:rsid w:val="00BD795A"/>
    <w:rsid w:val="00C32706"/>
    <w:rsid w:val="00C5467E"/>
    <w:rsid w:val="00C971F3"/>
    <w:rsid w:val="00D405A5"/>
    <w:rsid w:val="00D8437A"/>
    <w:rsid w:val="00DC1D88"/>
    <w:rsid w:val="00DD70A9"/>
    <w:rsid w:val="00E354B6"/>
    <w:rsid w:val="00E375AD"/>
    <w:rsid w:val="00E56E3F"/>
    <w:rsid w:val="00E619A4"/>
    <w:rsid w:val="00E91123"/>
    <w:rsid w:val="00EE4253"/>
    <w:rsid w:val="00F04635"/>
    <w:rsid w:val="00F52B44"/>
    <w:rsid w:val="00F712E6"/>
    <w:rsid w:val="00F869C5"/>
    <w:rsid w:val="00FA2E2C"/>
    <w:rsid w:val="00FD5516"/>
    <w:rsid w:val="00FF0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C4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0C4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0C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BA0C4C"/>
    <w:pPr>
      <w:ind w:left="720"/>
      <w:contextualSpacing/>
    </w:pPr>
  </w:style>
  <w:style w:type="character" w:customStyle="1" w:styleId="Standard">
    <w:name w:val="Standard Знак"/>
    <w:basedOn w:val="DefaultParagraphFont"/>
    <w:link w:val="Standard0"/>
    <w:uiPriority w:val="99"/>
    <w:locked/>
    <w:rsid w:val="00BA0C4C"/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paragraph" w:customStyle="1" w:styleId="Standard0">
    <w:name w:val="Standard"/>
    <w:link w:val="Standard"/>
    <w:uiPriority w:val="99"/>
    <w:rsid w:val="00BA0C4C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leGrid">
    <w:name w:val="Table Grid"/>
    <w:basedOn w:val="TableNormal"/>
    <w:uiPriority w:val="99"/>
    <w:rsid w:val="00BA0C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0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4635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99"/>
    <w:qFormat/>
    <w:rsid w:val="00F04635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72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1154</TotalTime>
  <Pages>3</Pages>
  <Words>323</Words>
  <Characters>1842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Гульзира</dc:creator>
  <cp:keywords/>
  <dc:description/>
  <cp:lastModifiedBy>user</cp:lastModifiedBy>
  <cp:revision>43</cp:revision>
  <cp:lastPrinted>2016-04-20T07:44:00Z</cp:lastPrinted>
  <dcterms:created xsi:type="dcterms:W3CDTF">2014-09-18T18:23:00Z</dcterms:created>
  <dcterms:modified xsi:type="dcterms:W3CDTF">2016-04-20T07:47:00Z</dcterms:modified>
</cp:coreProperties>
</file>